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41F" w:rsidRPr="00BF791A" w:rsidRDefault="0019641F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1661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19641F" w:rsidRPr="00BF791A" w:rsidTr="002B152C">
        <w:tc>
          <w:tcPr>
            <w:tcW w:w="1030" w:type="dxa"/>
          </w:tcPr>
          <w:p w:rsidR="0019641F" w:rsidRPr="00BF791A" w:rsidRDefault="0019641F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19641F" w:rsidRPr="00BF791A" w:rsidRDefault="0019641F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 xml:space="preserve">Igreja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Assembleia de Deus Missão Caçapava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de teatro na 3ª edição do Jacareí Gospel Festival, ocorrido de 10 a 15 de agosto do presente ano, no EducaMais Jacareí.</w:t>
            </w:r>
          </w:p>
        </w:tc>
      </w:tr>
    </w:tbl>
    <w:p w:rsidR="0019641F" w:rsidRPr="00BF791A" w:rsidRDefault="0019641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9641F" w:rsidRDefault="0019641F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Igreja Assembleia de Deus Missão Caçapava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de teatro na 3ª edição do Jacareí Gospel Festival, ocorrido de 10 a 15 de agosto do presente ano, no EducaMais Jacareí.</w:t>
      </w:r>
    </w:p>
    <w:p w:rsidR="0019641F" w:rsidRDefault="0019641F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19641F" w:rsidRPr="00BF791A" w:rsidRDefault="0019641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19641F" w:rsidRPr="00BF791A" w:rsidRDefault="0019641F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9641F" w:rsidRDefault="0019641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19641F" w:rsidRDefault="0019641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9641F" w:rsidRDefault="0019641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9641F" w:rsidRDefault="0019641F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9641F" w:rsidRPr="00E1261F" w:rsidRDefault="0019641F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19641F" w:rsidRDefault="0019641F" w:rsidP="00E1261F">
      <w:pPr>
        <w:jc w:val="center"/>
        <w:rPr>
          <w:rFonts w:ascii="Arial" w:hAnsi="Arial"/>
        </w:rPr>
        <w:sectPr w:rsidR="0019641F" w:rsidSect="0019641F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19641F" w:rsidRPr="00E1261F" w:rsidRDefault="0019641F" w:rsidP="00E1261F">
      <w:pPr>
        <w:jc w:val="center"/>
        <w:rPr>
          <w:rFonts w:ascii="Arial" w:hAnsi="Arial"/>
        </w:rPr>
      </w:pPr>
    </w:p>
    <w:sectPr w:rsidR="0019641F" w:rsidRPr="00E1261F" w:rsidSect="0019641F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356" w:rsidRDefault="00170356">
      <w:r>
        <w:separator/>
      </w:r>
    </w:p>
  </w:endnote>
  <w:endnote w:type="continuationSeparator" w:id="0">
    <w:p w:rsidR="00170356" w:rsidRDefault="00170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41F" w:rsidRDefault="0019641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60" w:rsidRDefault="00C3736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356" w:rsidRDefault="00170356">
      <w:r>
        <w:separator/>
      </w:r>
    </w:p>
  </w:footnote>
  <w:footnote w:type="continuationSeparator" w:id="0">
    <w:p w:rsidR="00170356" w:rsidRDefault="001703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41F" w:rsidRDefault="0019641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641F" w:rsidRPr="00EB04D6" w:rsidRDefault="0019641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19641F" w:rsidRPr="00EB04D6" w:rsidRDefault="0019641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641F" w:rsidRPr="00F73DA3" w:rsidRDefault="0019641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19641F" w:rsidRPr="00F73DA3" w:rsidRDefault="0019641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19641F" w:rsidRPr="00F73DA3" w:rsidRDefault="0019641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19641F" w:rsidRPr="00F73DA3" w:rsidRDefault="0019641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60" w:rsidRDefault="00C3736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7360" w:rsidRPr="00EB04D6" w:rsidRDefault="00C3736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C37360" w:rsidRPr="00EB04D6" w:rsidRDefault="00C3736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7360" w:rsidRPr="00F73DA3" w:rsidRDefault="00C3736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C37360" w:rsidRPr="00F73DA3" w:rsidRDefault="00C3736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C37360" w:rsidRPr="00F73DA3" w:rsidRDefault="00C3736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C37360" w:rsidRPr="00F73DA3" w:rsidRDefault="00C3736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0356"/>
    <w:rsid w:val="00172E81"/>
    <w:rsid w:val="00181CD2"/>
    <w:rsid w:val="0019641F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159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2015-08-25T13:33:00Z</dcterms:created>
  <dcterms:modified xsi:type="dcterms:W3CDTF">2015-08-25T13:33:00Z</dcterms:modified>
</cp:coreProperties>
</file>